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912AB" w14:textId="77777777" w:rsidR="000C412A" w:rsidRDefault="000C412A" w:rsidP="000C412A">
      <w:pPr>
        <w:pStyle w:val="paragraph"/>
        <w:spacing w:before="0" w:beforeAutospacing="0" w:after="0" w:afterAutospacing="0"/>
        <w:ind w:left="165"/>
        <w:jc w:val="both"/>
        <w:textAlignment w:val="baseline"/>
        <w:rPr>
          <w:rFonts w:ascii="Segoe UI" w:hAnsi="Segoe UI" w:cs="Segoe UI"/>
          <w:sz w:val="18"/>
          <w:szCs w:val="18"/>
        </w:rPr>
      </w:pPr>
      <w:bookmarkStart w:id="0" w:name="_Toc298505"/>
      <w:r>
        <w:rPr>
          <w:rStyle w:val="normaltextrun"/>
          <w:b/>
          <w:bCs/>
          <w:color w:val="000000"/>
        </w:rPr>
        <w:t>DGR 19-2020</w:t>
      </w:r>
      <w:r>
        <w:rPr>
          <w:rStyle w:val="normaltextrun"/>
        </w:rPr>
        <w:t> </w:t>
      </w:r>
      <w:r>
        <w:rPr>
          <w:rStyle w:val="normaltextrun"/>
          <w:b/>
          <w:bCs/>
          <w:color w:val="000000"/>
        </w:rPr>
        <w:t>MANUALE “A COSTI STANDARD” (MA.C.S.)  </w:t>
      </w:r>
      <w:r>
        <w:rPr>
          <w:rStyle w:val="eop"/>
          <w:color w:val="000000"/>
        </w:rPr>
        <w:t> </w:t>
      </w:r>
    </w:p>
    <w:p w14:paraId="392DE8FD" w14:textId="77777777" w:rsidR="000C412A" w:rsidRDefault="000C412A" w:rsidP="000C412A">
      <w:pPr>
        <w:pStyle w:val="paragraph"/>
        <w:spacing w:before="0" w:beforeAutospacing="0" w:after="0" w:afterAutospacing="0"/>
        <w:ind w:left="16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color w:val="000000"/>
        </w:rPr>
        <w:t> Manuale per la gestione delle attività formative finanziate con il POR FSE 2014/2020 facendo ricorso alle tabelle standard di costi unitari (c.d. “costi standard”) di cui all’art. 67, comma 1, lettera “b” del Reg. (UE) n. 1303/2013 e </w:t>
      </w:r>
      <w:proofErr w:type="spellStart"/>
      <w:r>
        <w:rPr>
          <w:rStyle w:val="normaltextrun"/>
          <w:b/>
          <w:bCs/>
          <w:color w:val="000000"/>
        </w:rPr>
        <w:t>s.m.i.</w:t>
      </w:r>
      <w:proofErr w:type="spellEnd"/>
      <w:r>
        <w:rPr>
          <w:rStyle w:val="normaltextrun"/>
          <w:b/>
          <w:bCs/>
          <w:color w:val="000000"/>
        </w:rPr>
        <w:t>.  </w:t>
      </w:r>
      <w:r>
        <w:rPr>
          <w:rStyle w:val="eop"/>
          <w:color w:val="000000"/>
        </w:rPr>
        <w:t> </w:t>
      </w:r>
    </w:p>
    <w:p w14:paraId="314FF499" w14:textId="77777777" w:rsidR="000C412A" w:rsidRDefault="000C412A" w:rsidP="000C412A">
      <w:pPr>
        <w:pStyle w:val="paragraph"/>
        <w:spacing w:before="0" w:beforeAutospacing="0" w:after="0" w:afterAutospacing="0"/>
        <w:ind w:left="16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14:paraId="63675E62" w14:textId="77777777" w:rsidR="000C412A" w:rsidRDefault="000C412A" w:rsidP="000C412A">
      <w:pPr>
        <w:pStyle w:val="paragraph"/>
        <w:spacing w:before="0" w:beforeAutospacing="0" w:after="0" w:afterAutospacing="0"/>
        <w:ind w:left="16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Paragrafo 2.2.2. Il prospetto finale di determinazione della sovvenzione  </w:t>
      </w:r>
      <w:r>
        <w:rPr>
          <w:rStyle w:val="eop"/>
          <w:color w:val="000000"/>
        </w:rPr>
        <w:t> </w:t>
      </w:r>
    </w:p>
    <w:p w14:paraId="4A3DE129" w14:textId="77777777" w:rsidR="006964DE" w:rsidRDefault="000C412A" w:rsidP="000C412A">
      <w:pPr>
        <w:pStyle w:val="paragraph"/>
        <w:spacing w:before="0" w:beforeAutospacing="0" w:after="0" w:afterAutospacing="0"/>
        <w:ind w:left="180"/>
        <w:textAlignment w:val="baseline"/>
        <w:rPr>
          <w:rStyle w:val="normaltextrun"/>
          <w:color w:val="000000"/>
        </w:rPr>
      </w:pPr>
      <w:r>
        <w:rPr>
          <w:rStyle w:val="normaltextrun"/>
          <w:color w:val="000000"/>
        </w:rPr>
        <w:t> </w:t>
      </w:r>
    </w:p>
    <w:p w14:paraId="0F9CB66A" w14:textId="0801DB11" w:rsidR="000C412A" w:rsidRDefault="000C412A" w:rsidP="000C412A">
      <w:pPr>
        <w:pStyle w:val="paragraph"/>
        <w:spacing w:before="0" w:beforeAutospacing="0" w:after="0" w:afterAutospacing="0"/>
        <w:ind w:left="18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Omissis……</w:t>
      </w:r>
      <w:r>
        <w:rPr>
          <w:rStyle w:val="eop"/>
          <w:color w:val="000000"/>
        </w:rPr>
        <w:t> </w:t>
      </w:r>
    </w:p>
    <w:p w14:paraId="0A0EA7B3" w14:textId="77777777" w:rsidR="000C412A" w:rsidRDefault="000C412A" w:rsidP="000C412A">
      <w:pPr>
        <w:pStyle w:val="paragraph"/>
        <w:spacing w:before="0" w:beforeAutospacing="0" w:after="0" w:afterAutospacing="0"/>
        <w:ind w:left="18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 Al prospetto finale di determinazione della sovvenzione deve essere allegata la seguente documentazione: </w:t>
      </w:r>
      <w:r>
        <w:rPr>
          <w:rStyle w:val="eop"/>
          <w:color w:val="000000"/>
        </w:rPr>
        <w:t> </w:t>
      </w:r>
    </w:p>
    <w:p w14:paraId="6F44316D" w14:textId="77777777" w:rsidR="000C412A" w:rsidRDefault="000C412A" w:rsidP="006964DE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</w:pPr>
      <w:r>
        <w:rPr>
          <w:rStyle w:val="normaltextrun"/>
          <w:color w:val="000000"/>
        </w:rPr>
        <w:t>relazione finale del progetto, redatta dal legale rappresentante, direttore o coordinatore, sulla base della “Traccia” di cui all’</w:t>
      </w:r>
      <w:proofErr w:type="spellStart"/>
      <w:r>
        <w:rPr>
          <w:rStyle w:val="normaltextrun"/>
          <w:color w:val="000000"/>
        </w:rPr>
        <w:t>all</w:t>
      </w:r>
      <w:proofErr w:type="spellEnd"/>
      <w:r>
        <w:rPr>
          <w:rStyle w:val="normaltextrun"/>
          <w:color w:val="000000"/>
        </w:rPr>
        <w:t>. 15;   </w:t>
      </w:r>
      <w:r>
        <w:rPr>
          <w:rStyle w:val="eop"/>
          <w:color w:val="000000"/>
        </w:rPr>
        <w:t> </w:t>
      </w:r>
    </w:p>
    <w:p w14:paraId="10E43E59" w14:textId="49F5A3C4" w:rsidR="000C412A" w:rsidRDefault="000C412A" w:rsidP="001A507E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</w:pPr>
      <w:r w:rsidRPr="006964DE">
        <w:rPr>
          <w:rStyle w:val="normaltextrun"/>
          <w:color w:val="000000"/>
        </w:rPr>
        <w:t>dichiarazione sostitutiva di atto di notorietà resa dal legale rappresentate dell’Organismo attuatore ai sensi del DPR 445/2000 e s.m. attestante: che i fatti e i dati esposti nel prospetto sono autentici ed esatti; </w:t>
      </w:r>
      <w:r w:rsidRPr="006964DE">
        <w:rPr>
          <w:rStyle w:val="eop"/>
          <w:color w:val="000000"/>
        </w:rPr>
        <w:t> </w:t>
      </w:r>
    </w:p>
    <w:p w14:paraId="1F388ACA" w14:textId="77777777" w:rsidR="000C412A" w:rsidRDefault="000C412A" w:rsidP="006964DE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</w:pPr>
      <w:r>
        <w:rPr>
          <w:rStyle w:val="normaltextrun"/>
          <w:color w:val="000000"/>
        </w:rPr>
        <w:t>di avere/non avere utilizzato altre agevolazioni finanziarie per la realizzazione del corso; </w:t>
      </w:r>
      <w:r>
        <w:rPr>
          <w:rStyle w:val="eop"/>
          <w:color w:val="000000"/>
        </w:rPr>
        <w:t> </w:t>
      </w:r>
    </w:p>
    <w:p w14:paraId="57313289" w14:textId="77777777" w:rsidR="000C412A" w:rsidRDefault="000C412A" w:rsidP="006964DE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</w:pPr>
      <w:r>
        <w:rPr>
          <w:rStyle w:val="normaltextrun"/>
          <w:color w:val="000000"/>
        </w:rPr>
        <w:t>l’avvenuto pagamento delle indennità di frequenza previste a favore degli allievi aventi diritto, del personale docente, non docente, e dei fornitori dei servizi finanziati dal progetto, ad eccezione dei casi particolari di cui alle lettere “a” e “b” del par. 2.1.3 del Manuale “a costi reali” (Allegato “A” alla D.G.R. n. 802/2012); 3) riepilogo delle presenze allievi; </w:t>
      </w:r>
      <w:r>
        <w:rPr>
          <w:rStyle w:val="eop"/>
          <w:color w:val="000000"/>
        </w:rPr>
        <w:t> </w:t>
      </w:r>
    </w:p>
    <w:p w14:paraId="156C92BB" w14:textId="77777777" w:rsidR="000C412A" w:rsidRDefault="000C412A" w:rsidP="006964DE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</w:pPr>
      <w:r>
        <w:rPr>
          <w:rStyle w:val="normaltextrun"/>
          <w:color w:val="000000"/>
        </w:rPr>
        <w:t>riepilogo delle presenze del personale docente;  </w:t>
      </w:r>
      <w:r>
        <w:rPr>
          <w:rStyle w:val="eop"/>
          <w:color w:val="000000"/>
        </w:rPr>
        <w:t> </w:t>
      </w:r>
    </w:p>
    <w:p w14:paraId="0145C510" w14:textId="77777777" w:rsidR="000C412A" w:rsidRDefault="000C412A" w:rsidP="006964DE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</w:pPr>
      <w:r>
        <w:rPr>
          <w:rStyle w:val="normaltextrun"/>
          <w:color w:val="000000"/>
        </w:rPr>
        <w:t>scansioni dei registri didattici, di FAD e di stage (ove non già trasmesse insieme alle domande trimestrali di rimborso/dichiarazioni delle ore corso effettuate e delle ore di presenza degli allievi); </w:t>
      </w:r>
      <w:r>
        <w:rPr>
          <w:rStyle w:val="eop"/>
          <w:color w:val="000000"/>
        </w:rPr>
        <w:t> </w:t>
      </w:r>
    </w:p>
    <w:p w14:paraId="6CA5A1F8" w14:textId="77777777" w:rsidR="000C412A" w:rsidRDefault="000C412A" w:rsidP="006964DE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</w:pPr>
      <w:r>
        <w:rPr>
          <w:rStyle w:val="normaltextrun"/>
          <w:color w:val="000000"/>
        </w:rPr>
        <w:t>eventuali materiali prodotti (testi, materiali didattici, ecc.)</w:t>
      </w:r>
      <w:r>
        <w:rPr>
          <w:rStyle w:val="superscript"/>
          <w:color w:val="000000"/>
          <w:sz w:val="19"/>
          <w:szCs w:val="19"/>
          <w:vertAlign w:val="superscript"/>
        </w:rPr>
        <w:t>1</w:t>
      </w:r>
      <w:r>
        <w:rPr>
          <w:rStyle w:val="normaltextrun"/>
          <w:color w:val="000000"/>
        </w:rPr>
        <w:t>, schede di consegna del materiale didattico</w:t>
      </w:r>
      <w:r>
        <w:rPr>
          <w:rStyle w:val="superscript"/>
          <w:color w:val="000000"/>
          <w:sz w:val="19"/>
          <w:szCs w:val="19"/>
          <w:vertAlign w:val="superscript"/>
        </w:rPr>
        <w:t>2</w:t>
      </w:r>
      <w:r>
        <w:rPr>
          <w:rStyle w:val="normaltextrun"/>
          <w:color w:val="000000"/>
        </w:rPr>
        <w:t>, documentazione a supporto della FAD (vedi par. 1.9.2.C) e documentazione relativa a misure di accompagnamento, ove previste; </w:t>
      </w:r>
      <w:r>
        <w:rPr>
          <w:rStyle w:val="eop"/>
          <w:color w:val="000000"/>
        </w:rPr>
        <w:t> </w:t>
      </w:r>
    </w:p>
    <w:p w14:paraId="294398EA" w14:textId="77777777" w:rsidR="000C412A" w:rsidRDefault="000C412A" w:rsidP="006964DE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</w:pPr>
      <w:r>
        <w:rPr>
          <w:rStyle w:val="normaltextrun"/>
          <w:color w:val="000000"/>
        </w:rPr>
        <w:t>documentazione a giustificazione di abbandoni dovuti all’ingresso o al reingresso nel mondo del lavoro, al reinserimento nei percorsi di istruzione o a gravi e sopravvenuti casi di impedimento; </w:t>
      </w:r>
      <w:r>
        <w:rPr>
          <w:rStyle w:val="eop"/>
          <w:color w:val="000000"/>
        </w:rPr>
        <w:t> </w:t>
      </w:r>
    </w:p>
    <w:p w14:paraId="214E04BA" w14:textId="77777777" w:rsidR="000C412A" w:rsidRDefault="000C412A" w:rsidP="006964DE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</w:pPr>
      <w:r>
        <w:rPr>
          <w:rStyle w:val="normaltextrun"/>
          <w:color w:val="000000"/>
        </w:rPr>
        <w:t>in caso di delega, fattura inerente la realizzazione dell’attività delegata; </w:t>
      </w:r>
      <w:r>
        <w:rPr>
          <w:rStyle w:val="eop"/>
          <w:color w:val="000000"/>
        </w:rPr>
        <w:t> </w:t>
      </w:r>
    </w:p>
    <w:p w14:paraId="4918247E" w14:textId="77777777" w:rsidR="000C412A" w:rsidRDefault="000C412A" w:rsidP="006964DE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</w:pPr>
      <w:r>
        <w:rPr>
          <w:rStyle w:val="normaltextrun"/>
          <w:color w:val="000000"/>
        </w:rPr>
        <w:t>eventuale documentazione relativa al Cofinanziamento privato (vedi par. 1.3.5 ed </w:t>
      </w:r>
      <w:proofErr w:type="spellStart"/>
      <w:r>
        <w:rPr>
          <w:rStyle w:val="normaltextrun"/>
          <w:color w:val="000000"/>
        </w:rPr>
        <w:t>all</w:t>
      </w:r>
      <w:proofErr w:type="spellEnd"/>
      <w:r>
        <w:rPr>
          <w:rStyle w:val="normaltextrun"/>
          <w:color w:val="000000"/>
        </w:rPr>
        <w:t>. 6 e 6.ter).    </w:t>
      </w:r>
      <w:r>
        <w:rPr>
          <w:rStyle w:val="eop"/>
          <w:color w:val="000000"/>
        </w:rPr>
        <w:t> </w:t>
      </w:r>
    </w:p>
    <w:p w14:paraId="3E3CD635" w14:textId="77777777" w:rsidR="000C412A" w:rsidRDefault="000C412A" w:rsidP="000C412A">
      <w:pPr>
        <w:pStyle w:val="paragraph"/>
        <w:spacing w:before="0" w:beforeAutospacing="0" w:after="0" w:afterAutospacing="0"/>
        <w:ind w:left="18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  Omissis……</w:t>
      </w:r>
      <w:r>
        <w:rPr>
          <w:rStyle w:val="eop"/>
          <w:color w:val="000000"/>
        </w:rPr>
        <w:t> </w:t>
      </w:r>
    </w:p>
    <w:p w14:paraId="3EF28054" w14:textId="77777777" w:rsidR="000C412A" w:rsidRDefault="000C412A" w:rsidP="000C412A">
      <w:pPr>
        <w:pStyle w:val="paragraph"/>
        <w:spacing w:before="0" w:beforeAutospacing="0" w:after="0" w:afterAutospacing="0"/>
        <w:ind w:left="18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14:paraId="7831DE85" w14:textId="094437C5" w:rsidR="000C412A" w:rsidRDefault="000F1538" w:rsidP="00D47577">
      <w:pPr>
        <w:pStyle w:val="paragraph"/>
        <w:spacing w:before="0" w:beforeAutospacing="0" w:after="0" w:afterAutospacing="0"/>
        <w:ind w:left="18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 xml:space="preserve">Modelli </w:t>
      </w:r>
      <w:r w:rsidR="000C412A">
        <w:rPr>
          <w:rStyle w:val="normaltextrun"/>
          <w:color w:val="000000"/>
        </w:rPr>
        <w:t xml:space="preserve">Allegati da produrre </w:t>
      </w:r>
      <w:r w:rsidR="006964DE">
        <w:rPr>
          <w:rStyle w:val="normaltextrun"/>
          <w:color w:val="000000"/>
        </w:rPr>
        <w:t xml:space="preserve">- </w:t>
      </w:r>
      <w:r w:rsidR="000C412A">
        <w:rPr>
          <w:rStyle w:val="normaltextrun"/>
          <w:color w:val="000000"/>
        </w:rPr>
        <w:t>Avviso </w:t>
      </w:r>
      <w:proofErr w:type="spellStart"/>
      <w:r w:rsidR="000C412A">
        <w:rPr>
          <w:rStyle w:val="normaltextrun"/>
          <w:color w:val="000000"/>
        </w:rPr>
        <w:t>FdR</w:t>
      </w:r>
      <w:proofErr w:type="spellEnd"/>
      <w:r w:rsidR="000C412A">
        <w:rPr>
          <w:rStyle w:val="normaltextrun"/>
          <w:color w:val="000000"/>
        </w:rPr>
        <w:t>:</w:t>
      </w:r>
      <w:r w:rsidR="000C412A">
        <w:rPr>
          <w:rStyle w:val="eop"/>
          <w:color w:val="000000"/>
        </w:rPr>
        <w:t> </w:t>
      </w:r>
    </w:p>
    <w:p w14:paraId="2C328383" w14:textId="29918B46" w:rsidR="000C412A" w:rsidRPr="00D47577" w:rsidRDefault="00FD2B5A" w:rsidP="00D47577">
      <w:pPr>
        <w:pStyle w:val="paragraph"/>
        <w:numPr>
          <w:ilvl w:val="0"/>
          <w:numId w:val="34"/>
        </w:numPr>
        <w:spacing w:before="0" w:beforeAutospacing="0" w:after="0" w:afterAutospacing="0"/>
        <w:mirrorIndents/>
        <w:jc w:val="both"/>
        <w:textAlignment w:val="baseline"/>
        <w:rPr>
          <w:rStyle w:val="normaltextrun"/>
        </w:rPr>
      </w:pPr>
      <w:r>
        <w:rPr>
          <w:rStyle w:val="normaltextrun"/>
          <w:color w:val="000000"/>
        </w:rPr>
        <w:t>DFETERMINAZIONE FINALE DELLA SOVVENZIONE</w:t>
      </w:r>
    </w:p>
    <w:p w14:paraId="4F98BE5E" w14:textId="61E94557" w:rsidR="00D47577" w:rsidRPr="006964DE" w:rsidRDefault="00D47577" w:rsidP="00D47577">
      <w:pPr>
        <w:pStyle w:val="paragraph"/>
        <w:numPr>
          <w:ilvl w:val="0"/>
          <w:numId w:val="34"/>
        </w:numPr>
        <w:spacing w:before="0" w:beforeAutospacing="0" w:after="0" w:afterAutospacing="0"/>
        <w:mirrorIndents/>
        <w:jc w:val="both"/>
        <w:textAlignment w:val="baseline"/>
        <w:rPr>
          <w:rStyle w:val="normaltextrun"/>
        </w:rPr>
      </w:pPr>
      <w:r>
        <w:rPr>
          <w:rStyle w:val="normaltextrun"/>
          <w:color w:val="000000"/>
        </w:rPr>
        <w:t>RELAZIONE COORDINATORE</w:t>
      </w:r>
    </w:p>
    <w:p w14:paraId="28EC0159" w14:textId="6E43FC61" w:rsidR="000C412A" w:rsidRPr="006964DE" w:rsidRDefault="000C412A" w:rsidP="00D47577">
      <w:pPr>
        <w:pStyle w:val="paragraph"/>
        <w:numPr>
          <w:ilvl w:val="0"/>
          <w:numId w:val="34"/>
        </w:numPr>
        <w:spacing w:before="0" w:beforeAutospacing="0" w:after="0" w:afterAutospacing="0"/>
        <w:mirrorIndents/>
        <w:jc w:val="both"/>
        <w:textAlignment w:val="baseline"/>
        <w:rPr>
          <w:rStyle w:val="eop"/>
        </w:rPr>
      </w:pPr>
      <w:r>
        <w:rPr>
          <w:rStyle w:val="normaltextrun"/>
          <w:color w:val="000000"/>
        </w:rPr>
        <w:t>ALLEGATO A8 SCHEMA DI DICHIARAZIONE SOSTITUTIVA</w:t>
      </w:r>
      <w:r w:rsidR="00D47577">
        <w:rPr>
          <w:rStyle w:val="normaltextrun"/>
          <w:color w:val="000000"/>
        </w:rPr>
        <w:t xml:space="preserve"> </w:t>
      </w:r>
      <w:r>
        <w:rPr>
          <w:rStyle w:val="normaltextrun"/>
          <w:color w:val="000000"/>
        </w:rPr>
        <w:t>COFINANZIAMENTO PRIVATO PER I CORSI DI FORMAZIONE CONTINUA</w:t>
      </w:r>
      <w:r>
        <w:rPr>
          <w:rStyle w:val="eop"/>
          <w:color w:val="000000"/>
        </w:rPr>
        <w:t> </w:t>
      </w:r>
    </w:p>
    <w:p w14:paraId="00FC7520" w14:textId="13584AD2" w:rsidR="000C412A" w:rsidRPr="00783334" w:rsidRDefault="000C412A" w:rsidP="00D47577">
      <w:pPr>
        <w:pStyle w:val="paragraph"/>
        <w:numPr>
          <w:ilvl w:val="0"/>
          <w:numId w:val="34"/>
        </w:numPr>
        <w:spacing w:before="0" w:beforeAutospacing="0" w:after="0" w:afterAutospacing="0"/>
        <w:mirrorIndents/>
        <w:jc w:val="both"/>
        <w:textAlignment w:val="baseline"/>
        <w:rPr>
          <w:rStyle w:val="eop"/>
        </w:rPr>
      </w:pPr>
      <w:r>
        <w:rPr>
          <w:rStyle w:val="normaltextrun"/>
          <w:color w:val="000000"/>
        </w:rPr>
        <w:t>ALLEGATO A9 SCHEMA DI DICHIARAZIONE SOSTITUTIVA COFINANZIAMENTO PRIVATO IMPRENDITORE/LAVORATORE AUTONOMO PER CORSI FORMAZIONE CONTINUA</w:t>
      </w:r>
      <w:r>
        <w:rPr>
          <w:rStyle w:val="eop"/>
          <w:color w:val="000000"/>
        </w:rPr>
        <w:t> </w:t>
      </w:r>
    </w:p>
    <w:p w14:paraId="6A03FE18" w14:textId="722701AD" w:rsidR="00FD2B5A" w:rsidRPr="00FD2B5A" w:rsidRDefault="00783334" w:rsidP="00783334">
      <w:pPr>
        <w:pStyle w:val="paragraph"/>
        <w:numPr>
          <w:ilvl w:val="0"/>
          <w:numId w:val="34"/>
        </w:numPr>
        <w:spacing w:before="0" w:beforeAutospacing="0" w:after="0" w:afterAutospacing="0"/>
        <w:mirrorIndents/>
        <w:jc w:val="both"/>
        <w:textAlignment w:val="baseline"/>
      </w:pPr>
      <w:r>
        <w:t>P</w:t>
      </w:r>
      <w:r w:rsidRPr="00783334">
        <w:t>rospetto</w:t>
      </w:r>
      <w:r>
        <w:t xml:space="preserve"> EXCEL</w:t>
      </w:r>
      <w:r w:rsidRPr="00783334">
        <w:t xml:space="preserve"> riepilogativo delle </w:t>
      </w:r>
      <w:r w:rsidR="00A33B6D">
        <w:t>ore/</w:t>
      </w:r>
      <w:r w:rsidRPr="00783334">
        <w:t>presenze</w:t>
      </w:r>
      <w:r w:rsidR="00D17440">
        <w:t xml:space="preserve"> (elenco con giorno, ore, nominativo….)</w:t>
      </w:r>
      <w:r w:rsidR="000C412A">
        <w:rPr>
          <w:rStyle w:val="eop"/>
          <w:color w:val="000000"/>
        </w:rPr>
        <w:t> </w:t>
      </w:r>
    </w:p>
    <w:bookmarkEnd w:id="0"/>
    <w:sectPr w:rsidR="00FD2B5A" w:rsidRPr="00FD2B5A" w:rsidSect="009432D3">
      <w:headerReference w:type="default" r:id="rId8"/>
      <w:footerReference w:type="default" r:id="rId9"/>
      <w:pgSz w:w="11906" w:h="16838"/>
      <w:pgMar w:top="432" w:right="1134" w:bottom="1134" w:left="1134" w:header="407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ED9A2" w14:textId="77777777" w:rsidR="003B1D62" w:rsidRDefault="003B1D62" w:rsidP="00943A49">
      <w:r>
        <w:separator/>
      </w:r>
    </w:p>
  </w:endnote>
  <w:endnote w:type="continuationSeparator" w:id="0">
    <w:p w14:paraId="52DEE513" w14:textId="77777777" w:rsidR="003B1D62" w:rsidRDefault="003B1D62" w:rsidP="00943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43B6" w14:textId="77777777" w:rsidR="003D2D27" w:rsidRDefault="00D17440">
    <w:pPr>
      <w:pStyle w:val="Pidipagina"/>
    </w:pPr>
    <w:r>
      <w:rPr>
        <w:color w:val="FF0000"/>
      </w:rPr>
      <w:pict w14:anchorId="56C8091D">
        <v:rect id="_x0000_i1025" style="width:488.95pt;height:1.5pt" o:hralign="center" o:hrstd="t" o:hr="t" fillcolor="#a0a0a0" stroked="f"/>
      </w:pict>
    </w:r>
  </w:p>
  <w:p w14:paraId="56D65935" w14:textId="0184F4A9" w:rsidR="003D2D27" w:rsidRPr="00C16903" w:rsidRDefault="003D2D27" w:rsidP="003D2D27">
    <w:pPr>
      <w:jc w:val="center"/>
      <w:rPr>
        <w:rFonts w:ascii="Arial" w:hAnsi="Arial" w:cs="Arial"/>
        <w:sz w:val="18"/>
        <w:szCs w:val="18"/>
      </w:rPr>
    </w:pPr>
    <w:r w:rsidRPr="00C16903">
      <w:rPr>
        <w:rFonts w:ascii="Arial" w:hAnsi="Arial" w:cs="Arial"/>
        <w:sz w:val="18"/>
        <w:szCs w:val="18"/>
      </w:rPr>
      <w:t>Via Luca Della Robbia, 4 - 61121 Pesaro (PU)</w:t>
    </w:r>
    <w:r w:rsidR="00397D95">
      <w:rPr>
        <w:rFonts w:ascii="Arial" w:hAnsi="Arial" w:cs="Arial"/>
        <w:sz w:val="18"/>
        <w:szCs w:val="18"/>
      </w:rPr>
      <w:t xml:space="preserve"> </w:t>
    </w:r>
  </w:p>
  <w:p w14:paraId="78293A04" w14:textId="77777777" w:rsidR="003D2D27" w:rsidRPr="00C16903" w:rsidRDefault="009D2CD4" w:rsidP="009D2CD4">
    <w:pPr>
      <w:tabs>
        <w:tab w:val="left" w:pos="744"/>
        <w:tab w:val="center" w:pos="4889"/>
      </w:tabs>
      <w:rPr>
        <w:rFonts w:ascii="Arial" w:hAnsi="Arial" w:cs="Arial"/>
        <w:b/>
        <w:sz w:val="18"/>
        <w:szCs w:val="18"/>
      </w:rPr>
    </w:pPr>
    <w:r w:rsidRPr="00C16903">
      <w:rPr>
        <w:rFonts w:ascii="Arial" w:hAnsi="Arial" w:cs="Arial"/>
        <w:sz w:val="18"/>
        <w:szCs w:val="18"/>
      </w:rPr>
      <w:tab/>
    </w:r>
    <w:r w:rsidRPr="00C16903">
      <w:rPr>
        <w:rFonts w:ascii="Arial" w:hAnsi="Arial" w:cs="Arial"/>
        <w:sz w:val="18"/>
        <w:szCs w:val="18"/>
      </w:rPr>
      <w:tab/>
    </w:r>
    <w:r w:rsidR="00064E5D">
      <w:rPr>
        <w:rFonts w:ascii="Arial" w:hAnsi="Arial" w:cs="Arial"/>
        <w:sz w:val="18"/>
        <w:szCs w:val="18"/>
      </w:rPr>
      <w:t>segreteria tel. 0721.6303922</w:t>
    </w:r>
    <w:r w:rsidR="009A0BA9">
      <w:rPr>
        <w:rFonts w:ascii="Arial" w:hAnsi="Arial" w:cs="Arial"/>
        <w:sz w:val="18"/>
        <w:szCs w:val="18"/>
      </w:rPr>
      <w:t xml:space="preserve"> </w:t>
    </w:r>
    <w:r w:rsidR="00064E5D">
      <w:rPr>
        <w:rFonts w:ascii="Arial" w:hAnsi="Arial" w:cs="Arial"/>
        <w:sz w:val="18"/>
        <w:szCs w:val="18"/>
      </w:rPr>
      <w:t>-</w:t>
    </w:r>
    <w:r w:rsidR="009A0BA9">
      <w:rPr>
        <w:rFonts w:ascii="Arial" w:hAnsi="Arial" w:cs="Arial"/>
        <w:sz w:val="18"/>
        <w:szCs w:val="18"/>
      </w:rPr>
      <w:t xml:space="preserve"> </w:t>
    </w:r>
    <w:r w:rsidR="00064E5D">
      <w:rPr>
        <w:rFonts w:ascii="Arial" w:hAnsi="Arial" w:cs="Arial"/>
        <w:sz w:val="18"/>
        <w:szCs w:val="18"/>
      </w:rPr>
      <w:t xml:space="preserve">6303920 </w:t>
    </w:r>
    <w:r w:rsidR="003D2D27" w:rsidRPr="00C16903">
      <w:rPr>
        <w:rFonts w:ascii="Arial" w:hAnsi="Arial" w:cs="Arial"/>
        <w:sz w:val="18"/>
        <w:szCs w:val="18"/>
      </w:rPr>
      <w:t xml:space="preserve">– </w:t>
    </w:r>
    <w:r w:rsidR="00B90C37" w:rsidRPr="00C16903">
      <w:rPr>
        <w:rFonts w:ascii="Arial" w:hAnsi="Arial" w:cs="Arial"/>
        <w:sz w:val="18"/>
        <w:szCs w:val="18"/>
      </w:rPr>
      <w:t>C.F.</w:t>
    </w:r>
    <w:r w:rsidR="007F72AF" w:rsidRPr="00C16903">
      <w:rPr>
        <w:rFonts w:ascii="Arial" w:hAnsi="Arial" w:cs="Arial"/>
        <w:sz w:val="18"/>
        <w:szCs w:val="18"/>
      </w:rPr>
      <w:t xml:space="preserve"> 80008630420 - P.IVA 00481070423</w:t>
    </w:r>
  </w:p>
  <w:p w14:paraId="60A39DA4" w14:textId="77777777" w:rsidR="003D2D27" w:rsidRPr="00C16903" w:rsidRDefault="003D2D27" w:rsidP="003D2D27">
    <w:pPr>
      <w:jc w:val="center"/>
      <w:rPr>
        <w:rFonts w:ascii="Arial" w:hAnsi="Arial" w:cs="Arial"/>
        <w:sz w:val="18"/>
        <w:szCs w:val="18"/>
      </w:rPr>
    </w:pPr>
    <w:bookmarkStart w:id="1" w:name="_Hlk93652174"/>
    <w:r w:rsidRPr="00C16903">
      <w:rPr>
        <w:rFonts w:ascii="Arial" w:hAnsi="Arial" w:cs="Arial"/>
        <w:sz w:val="18"/>
        <w:szCs w:val="18"/>
      </w:rPr>
      <w:t>P.E.C.:</w:t>
    </w:r>
    <w:r w:rsidRPr="00C16903">
      <w:rPr>
        <w:rFonts w:ascii="Arial" w:hAnsi="Arial" w:cs="Arial"/>
        <w:color w:val="000000"/>
        <w:sz w:val="18"/>
        <w:szCs w:val="18"/>
      </w:rPr>
      <w:t xml:space="preserve"> </w:t>
    </w:r>
    <w:hyperlink r:id="rId1" w:history="1">
      <w:r w:rsidRPr="00C16903">
        <w:rPr>
          <w:rStyle w:val="Collegamentoipertestuale"/>
          <w:rFonts w:ascii="Arial" w:hAnsi="Arial" w:cs="Arial"/>
          <w:sz w:val="18"/>
          <w:szCs w:val="18"/>
        </w:rPr>
        <w:t>regione.marche.formazionepesarourbino@emarche.it</w:t>
      </w:r>
    </w:hyperlink>
    <w:bookmarkEnd w:id="1"/>
    <w:r w:rsidRPr="00C16903">
      <w:rPr>
        <w:rFonts w:ascii="Arial" w:hAnsi="Arial" w:cs="Arial"/>
        <w:sz w:val="18"/>
        <w:szCs w:val="18"/>
      </w:rPr>
      <w:t xml:space="preserve">  –  email: </w:t>
    </w:r>
    <w:hyperlink r:id="rId2" w:history="1">
      <w:r w:rsidRPr="00C16903">
        <w:rPr>
          <w:rStyle w:val="Collegamentoipertestuale"/>
          <w:rFonts w:ascii="Arial" w:hAnsi="Arial" w:cs="Arial"/>
          <w:sz w:val="18"/>
          <w:szCs w:val="18"/>
        </w:rPr>
        <w:t>formazionepesarourbino@regione.marche.it</w:t>
      </w:r>
    </w:hyperlink>
  </w:p>
  <w:p w14:paraId="7FE395E2" w14:textId="77777777" w:rsidR="003D2D27" w:rsidRPr="00C16903" w:rsidRDefault="00C16903" w:rsidP="003D2D27">
    <w:pPr>
      <w:jc w:val="center"/>
      <w:rPr>
        <w:rFonts w:ascii="Arial" w:hAnsi="Arial" w:cs="Arial"/>
        <w:sz w:val="18"/>
        <w:szCs w:val="18"/>
      </w:rPr>
    </w:pPr>
    <w:r w:rsidRPr="00C16903">
      <w:rPr>
        <w:rFonts w:ascii="Arial" w:hAnsi="Arial" w:cs="Arial"/>
        <w:sz w:val="18"/>
        <w:szCs w:val="18"/>
      </w:rPr>
      <w:t xml:space="preserve">SITO WEB: </w:t>
    </w:r>
    <w:hyperlink r:id="rId3" w:history="1">
      <w:r w:rsidRPr="00C16903">
        <w:rPr>
          <w:rStyle w:val="Collegamentoipertestuale"/>
          <w:rFonts w:ascii="Arial" w:hAnsi="Arial" w:cs="Arial"/>
          <w:sz w:val="18"/>
          <w:szCs w:val="18"/>
        </w:rPr>
        <w:t>https://www.regione.marche.it/Regione-Utile/Lavoro-e-Formazione-Professionale</w:t>
      </w:r>
    </w:hyperlink>
  </w:p>
  <w:p w14:paraId="58FA023A" w14:textId="77777777" w:rsidR="00C16903" w:rsidRPr="00C16903" w:rsidRDefault="00C16903" w:rsidP="003D2D27">
    <w:pPr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D37F5" w14:textId="77777777" w:rsidR="003B1D62" w:rsidRDefault="003B1D62" w:rsidP="00943A49">
      <w:r>
        <w:separator/>
      </w:r>
    </w:p>
  </w:footnote>
  <w:footnote w:type="continuationSeparator" w:id="0">
    <w:p w14:paraId="781E8B00" w14:textId="77777777" w:rsidR="003B1D62" w:rsidRDefault="003B1D62" w:rsidP="00943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AF0DA" w14:textId="2A4718DD" w:rsidR="001445E0" w:rsidRDefault="00D17440" w:rsidP="006C0C86">
    <w:pPr>
      <w:spacing w:line="240" w:lineRule="atLeast"/>
      <w:jc w:val="center"/>
      <w:rPr>
        <w:rFonts w:ascii="Arial" w:hAnsi="Arial" w:cs="Arial"/>
        <w:color w:val="FF0000"/>
        <w:sz w:val="20"/>
        <w:szCs w:val="20"/>
      </w:rPr>
    </w:pPr>
    <w:sdt>
      <w:sdtPr>
        <w:rPr>
          <w:rFonts w:ascii="Arial" w:hAnsi="Arial" w:cs="Arial"/>
          <w:color w:val="FF0000"/>
          <w:sz w:val="20"/>
          <w:szCs w:val="20"/>
        </w:rPr>
        <w:id w:val="153338791"/>
        <w:docPartObj>
          <w:docPartGallery w:val="Page Numbers (Margins)"/>
          <w:docPartUnique/>
        </w:docPartObj>
      </w:sdtPr>
      <w:sdtEndPr/>
      <w:sdtContent>
        <w:r w:rsidR="00D60111" w:rsidRPr="00D60111">
          <w:rPr>
            <w:rFonts w:ascii="Arial" w:hAnsi="Arial" w:cs="Arial"/>
            <w:noProof/>
            <w:color w:val="FF0000"/>
            <w:sz w:val="20"/>
            <w:szCs w:val="20"/>
          </w:rPr>
          <mc:AlternateContent>
            <mc:Choice Requires="wpg">
              <w:drawing>
                <wp:anchor distT="0" distB="0" distL="114300" distR="114300" simplePos="0" relativeHeight="251661312" behindDoc="0" locked="0" layoutInCell="0" allowOverlap="1" wp14:anchorId="4FE7590B" wp14:editId="093E6C81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20000</wp14:pctPosVOffset>
                      </wp:positionV>
                    </mc:Choice>
                    <mc:Fallback>
                      <wp:positionV relativeFrom="page">
                        <wp:posOffset>2138045</wp:posOffset>
                      </wp:positionV>
                    </mc:Fallback>
                  </mc:AlternateContent>
                  <wp:extent cx="488315" cy="237490"/>
                  <wp:effectExtent l="0" t="9525" r="0" b="10160"/>
                  <wp:wrapNone/>
                  <wp:docPr id="3" name="Gruppo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88315" cy="237490"/>
                            <a:chOff x="689" y="3255"/>
                            <a:chExt cx="769" cy="374"/>
                          </a:xfrm>
                        </wpg:grpSpPr>
                        <wps:wsp>
                          <wps:cNvPr id="4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9" y="3263"/>
                              <a:ext cx="769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94FE64A" w14:textId="77777777" w:rsidR="00D60111" w:rsidRDefault="00D60111">
                                <w:pPr>
                                  <w:pStyle w:val="Intestazione"/>
                                  <w:jc w:val="center"/>
                                </w:pPr>
                                <w:r>
                                  <w:rPr>
                                    <w:sz w:val="22"/>
                                    <w:szCs w:val="22"/>
                                  </w:rP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rPr>
                                    <w:sz w:val="22"/>
                                    <w:szCs w:val="22"/>
                                  </w:rPr>
                                  <w:fldChar w:fldCharType="separate"/>
                                </w:r>
                                <w:r>
                                  <w:rPr>
                                    <w:rStyle w:val="Numeropagina"/>
                                    <w:b/>
                                    <w:bCs/>
                                    <w:color w:val="7F5F00" w:themeColor="accent4" w:themeShade="7F"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rStyle w:val="Numeropagina"/>
                                    <w:b/>
                                    <w:bCs/>
                                    <w:color w:val="7F5F00" w:themeColor="accent4" w:themeShade="7F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g:grpSp>
                          <wpg:cNvPr id="5" name="Group 72"/>
                          <wpg:cNvGrpSpPr>
                            <a:grpSpLocks/>
                          </wpg:cNvGrpSpPr>
                          <wpg:grpSpPr bwMode="auto">
                            <a:xfrm>
                              <a:off x="886" y="3255"/>
                              <a:ext cx="374" cy="374"/>
                              <a:chOff x="1453" y="14832"/>
                              <a:chExt cx="374" cy="374"/>
                            </a:xfrm>
                          </wpg:grpSpPr>
                          <wps:wsp>
                            <wps:cNvPr id="7" name="Oval 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53" y="14832"/>
                                <a:ext cx="374" cy="374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rgbClr val="84A2C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" name="Oval 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" y="14835"/>
                                <a:ext cx="101" cy="101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4A2C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4FE7590B" id="Gruppo 3" o:spid="_x0000_s1026" style="position:absolute;left:0;text-align:left;margin-left:0;margin-top:0;width:38.45pt;height:18.7pt;z-index:251661312;mso-top-percent:200;mso-position-horizontal:center;mso-position-horizontal-relative:right-margin-area;mso-position-vertical-relative:page;mso-top-percent:200" coordorigin="689,3255" coordsize="769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" o:allowincell="f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1" o:spid="_x0000_s1027" type="#_x0000_t202" style="position:absolute;left:689;top:3263;width:769;height: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" filled="f" stroked="f">
                    <v:textbox inset="0,0,0,0">
                      <w:txbxContent>
                        <w:p w14:paraId="794FE64A" w14:textId="77777777" w:rsidR="00D60111" w:rsidRDefault="00D60111">
                          <w:pPr>
                            <w:pStyle w:val="Intestazione"/>
                            <w:jc w:val="center"/>
                          </w:pPr>
                          <w:r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rStyle w:val="Numeropagina"/>
                              <w:b/>
                              <w:bCs/>
                              <w:color w:val="7F5F00" w:themeColor="accent4" w:themeShade="7F"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rStyle w:val="Numeropagina"/>
                              <w:b/>
                              <w:bCs/>
                              <w:color w:val="7F5F00" w:themeColor="accent4" w:themeShade="7F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72" o:spid="_x0000_s1028" style="position:absolute;left:886;top:3255;width:374;height:374" coordorigin="1453,14832" coordsize="374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<v:oval id="Oval 73" o:spid="_x0000_s1029" style="position:absolute;left:1453;top:14832;width:374;height:3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" filled="f" strokecolor="#84a2c6" strokeweight=".5pt"/>
                    <v:oval id="Oval 74" o:spid="_x0000_s1030" style="position:absolute;left:1462;top:14835;width:101;height: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" fillcolor="#84a2c6" stroked="f"/>
                  </v:group>
                  <w10:wrap anchorx="margin" anchory="page"/>
                </v:group>
              </w:pict>
            </mc:Fallback>
          </mc:AlternateContent>
        </w:r>
      </w:sdtContent>
    </w:sdt>
    <w:r w:rsidR="002E2DCA">
      <w:rPr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2C165E6C" wp14:editId="71310E4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615440" cy="638175"/>
          <wp:effectExtent l="0" t="0" r="3810" b="9525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5440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01BFD98" w14:textId="6CB238E4" w:rsidR="002E2DCA" w:rsidRDefault="002E2DCA" w:rsidP="006C0C86">
    <w:pPr>
      <w:spacing w:line="240" w:lineRule="atLeast"/>
      <w:jc w:val="center"/>
      <w:rPr>
        <w:rFonts w:ascii="Arial" w:hAnsi="Arial" w:cs="Arial"/>
        <w:color w:val="FF0000"/>
        <w:sz w:val="20"/>
        <w:szCs w:val="20"/>
      </w:rPr>
    </w:pPr>
  </w:p>
  <w:p w14:paraId="0C3D8249" w14:textId="77777777" w:rsidR="002E2DCA" w:rsidRDefault="002E2DCA" w:rsidP="006C0C86">
    <w:pPr>
      <w:spacing w:line="240" w:lineRule="atLeast"/>
      <w:jc w:val="center"/>
      <w:rPr>
        <w:rFonts w:ascii="Arial" w:hAnsi="Arial" w:cs="Arial"/>
        <w:color w:val="FF0000"/>
        <w:sz w:val="20"/>
        <w:szCs w:val="20"/>
      </w:rPr>
    </w:pPr>
  </w:p>
  <w:p w14:paraId="64BE65D3" w14:textId="77777777" w:rsidR="00120F55" w:rsidRDefault="00120F55" w:rsidP="006C0C86">
    <w:pPr>
      <w:spacing w:line="240" w:lineRule="atLeast"/>
      <w:jc w:val="center"/>
      <w:rPr>
        <w:rFonts w:ascii="Arial" w:hAnsi="Arial" w:cs="Arial"/>
        <w:color w:val="FF0000"/>
        <w:sz w:val="20"/>
        <w:szCs w:val="20"/>
      </w:rPr>
    </w:pPr>
  </w:p>
  <w:p w14:paraId="381694D1" w14:textId="77777777" w:rsidR="006C0C86" w:rsidRPr="006C0C86" w:rsidRDefault="006C0C86" w:rsidP="006C0C86">
    <w:pPr>
      <w:spacing w:line="240" w:lineRule="atLeast"/>
      <w:jc w:val="center"/>
      <w:rPr>
        <w:rFonts w:ascii="Arial" w:hAnsi="Arial" w:cs="Arial"/>
        <w:sz w:val="20"/>
        <w:szCs w:val="20"/>
      </w:rPr>
    </w:pPr>
    <w:r w:rsidRPr="006C0C86">
      <w:rPr>
        <w:rFonts w:ascii="Arial" w:hAnsi="Arial" w:cs="Arial"/>
        <w:sz w:val="20"/>
        <w:szCs w:val="20"/>
      </w:rPr>
      <w:t>REGIONE MARCHE</w:t>
    </w:r>
  </w:p>
  <w:p w14:paraId="5557E38D" w14:textId="77777777" w:rsidR="006C0C86" w:rsidRPr="006C0C86" w:rsidRDefault="006C0C86" w:rsidP="006C0C86">
    <w:pPr>
      <w:spacing w:line="240" w:lineRule="atLeast"/>
      <w:jc w:val="center"/>
      <w:rPr>
        <w:rFonts w:ascii="Arial" w:hAnsi="Arial" w:cs="Arial"/>
        <w:sz w:val="20"/>
        <w:szCs w:val="20"/>
      </w:rPr>
    </w:pPr>
    <w:r w:rsidRPr="006C0C86">
      <w:rPr>
        <w:rFonts w:ascii="Arial" w:hAnsi="Arial" w:cs="Arial"/>
        <w:sz w:val="20"/>
        <w:szCs w:val="20"/>
      </w:rPr>
      <w:t>DIPARTIMENTO POLITICHE SOCIALI, LAVORO, ISTRUZIONE E FORMAZIONE</w:t>
    </w:r>
  </w:p>
  <w:p w14:paraId="27C178F5" w14:textId="222409C4" w:rsidR="006C0C86" w:rsidRPr="006C0C86" w:rsidRDefault="006C0C86" w:rsidP="006C0C86">
    <w:pPr>
      <w:spacing w:line="240" w:lineRule="atLeast"/>
      <w:jc w:val="center"/>
      <w:rPr>
        <w:rFonts w:ascii="Arial" w:hAnsi="Arial" w:cs="Arial"/>
        <w:sz w:val="20"/>
        <w:szCs w:val="20"/>
      </w:rPr>
    </w:pPr>
    <w:r w:rsidRPr="006C0C86">
      <w:rPr>
        <w:rFonts w:ascii="Arial" w:hAnsi="Arial" w:cs="Arial"/>
        <w:sz w:val="20"/>
        <w:szCs w:val="20"/>
      </w:rPr>
      <w:t>Settore Formazione</w:t>
    </w:r>
    <w:r w:rsidR="005F1B91">
      <w:rPr>
        <w:rFonts w:ascii="Arial" w:hAnsi="Arial" w:cs="Arial"/>
        <w:sz w:val="20"/>
        <w:szCs w:val="20"/>
      </w:rPr>
      <w:t>, servizi per l’impiego e crisi aziendali</w:t>
    </w:r>
  </w:p>
  <w:p w14:paraId="692AF960" w14:textId="7D4D66A1" w:rsidR="006C0C86" w:rsidRPr="006C0C86" w:rsidRDefault="006C0C86" w:rsidP="006C0C86">
    <w:pPr>
      <w:spacing w:line="240" w:lineRule="atLeast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it-IT"/>
      </w:rPr>
      <w:drawing>
        <wp:inline distT="0" distB="0" distL="0" distR="0" wp14:anchorId="3E24784E" wp14:editId="76919357">
          <wp:extent cx="6219190" cy="28575"/>
          <wp:effectExtent l="0" t="0" r="0" b="9525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9190" cy="28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B2662"/>
    <w:multiLevelType w:val="multilevel"/>
    <w:tmpl w:val="53E28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EB18A2"/>
    <w:multiLevelType w:val="hybridMultilevel"/>
    <w:tmpl w:val="72DE2564"/>
    <w:lvl w:ilvl="0" w:tplc="04100019">
      <w:start w:val="1"/>
      <w:numFmt w:val="lowerLetter"/>
      <w:lvlText w:val="%1."/>
      <w:lvlJc w:val="left"/>
      <w:pPr>
        <w:ind w:left="724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" w15:restartNumberingAfterBreak="0">
    <w:nsid w:val="0B475AE7"/>
    <w:multiLevelType w:val="multilevel"/>
    <w:tmpl w:val="14288E6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A8616D"/>
    <w:multiLevelType w:val="hybridMultilevel"/>
    <w:tmpl w:val="9732C37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63E91"/>
    <w:multiLevelType w:val="hybridMultilevel"/>
    <w:tmpl w:val="FB5C98C4"/>
    <w:lvl w:ilvl="0" w:tplc="7062FA1E">
      <w:start w:val="1"/>
      <w:numFmt w:val="bullet"/>
      <w:lvlText w:val="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47171D8"/>
    <w:multiLevelType w:val="hybridMultilevel"/>
    <w:tmpl w:val="E1C61D0E"/>
    <w:lvl w:ilvl="0" w:tplc="84AC345A">
      <w:numFmt w:val="bullet"/>
      <w:lvlText w:val="-"/>
      <w:lvlJc w:val="left"/>
      <w:pPr>
        <w:ind w:left="720" w:hanging="360"/>
      </w:pPr>
      <w:rPr>
        <w:rFonts w:ascii="Calibri" w:eastAsia="Batang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40899"/>
    <w:multiLevelType w:val="multilevel"/>
    <w:tmpl w:val="F21A81A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7129A7"/>
    <w:multiLevelType w:val="multilevel"/>
    <w:tmpl w:val="493C0D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E408EC"/>
    <w:multiLevelType w:val="hybridMultilevel"/>
    <w:tmpl w:val="D9122B5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B367E1"/>
    <w:multiLevelType w:val="hybridMultilevel"/>
    <w:tmpl w:val="A90CA7D0"/>
    <w:lvl w:ilvl="0" w:tplc="E5C2D37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0" w15:restartNumberingAfterBreak="0">
    <w:nsid w:val="277F61CF"/>
    <w:multiLevelType w:val="hybridMultilevel"/>
    <w:tmpl w:val="275EB9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A532A"/>
    <w:multiLevelType w:val="hybridMultilevel"/>
    <w:tmpl w:val="5FBE6B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3E4178"/>
    <w:multiLevelType w:val="hybridMultilevel"/>
    <w:tmpl w:val="BEF0795A"/>
    <w:lvl w:ilvl="0" w:tplc="1896A9C4">
      <w:start w:val="4"/>
      <w:numFmt w:val="decimal"/>
      <w:lvlText w:val="%1)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F49C5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BCE96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E4382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70206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5E589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80365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FADB5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FEE77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8776293"/>
    <w:multiLevelType w:val="hybridMultilevel"/>
    <w:tmpl w:val="EB0497C2"/>
    <w:lvl w:ilvl="0" w:tplc="840AF37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4231C8"/>
    <w:multiLevelType w:val="hybridMultilevel"/>
    <w:tmpl w:val="103AF0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B82ED0"/>
    <w:multiLevelType w:val="multilevel"/>
    <w:tmpl w:val="23305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A1F45A9"/>
    <w:multiLevelType w:val="hybridMultilevel"/>
    <w:tmpl w:val="43AC986C"/>
    <w:lvl w:ilvl="0" w:tplc="013EFCC2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C896F22"/>
    <w:multiLevelType w:val="multilevel"/>
    <w:tmpl w:val="9600FA6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CC744E3"/>
    <w:multiLevelType w:val="multilevel"/>
    <w:tmpl w:val="FEA83C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E001483"/>
    <w:multiLevelType w:val="multilevel"/>
    <w:tmpl w:val="2A2AF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8E21131"/>
    <w:multiLevelType w:val="hybridMultilevel"/>
    <w:tmpl w:val="5FA0D260"/>
    <w:lvl w:ilvl="0" w:tplc="041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01B399E"/>
    <w:multiLevelType w:val="multilevel"/>
    <w:tmpl w:val="3730796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2" w15:restartNumberingAfterBreak="0">
    <w:nsid w:val="63DF2516"/>
    <w:multiLevelType w:val="multilevel"/>
    <w:tmpl w:val="FBFED3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7C52BD9"/>
    <w:multiLevelType w:val="multilevel"/>
    <w:tmpl w:val="DD5CAA5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689A175F"/>
    <w:multiLevelType w:val="hybridMultilevel"/>
    <w:tmpl w:val="90C67B6C"/>
    <w:lvl w:ilvl="0" w:tplc="7A0E1064">
      <w:start w:val="1"/>
      <w:numFmt w:val="decimal"/>
      <w:lvlText w:val="%1)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A4EA1A">
      <w:start w:val="1"/>
      <w:numFmt w:val="bullet"/>
      <w:lvlText w:val="–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D46C8A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0E0BE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24E3DC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3E648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001848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2C929A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EED066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98E2C65"/>
    <w:multiLevelType w:val="hybridMultilevel"/>
    <w:tmpl w:val="D096C8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C2A64"/>
    <w:multiLevelType w:val="multilevel"/>
    <w:tmpl w:val="ECA04AB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D2F7977"/>
    <w:multiLevelType w:val="hybridMultilevel"/>
    <w:tmpl w:val="391424C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0E3CE3"/>
    <w:multiLevelType w:val="multilevel"/>
    <w:tmpl w:val="141A8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55501E1"/>
    <w:multiLevelType w:val="hybridMultilevel"/>
    <w:tmpl w:val="AAFC1660"/>
    <w:lvl w:ilvl="0" w:tplc="7062FA1E">
      <w:start w:val="1"/>
      <w:numFmt w:val="bullet"/>
      <w:lvlText w:val="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E2160C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32"/>
        <w:szCs w:val="32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432B5D"/>
    <w:multiLevelType w:val="multilevel"/>
    <w:tmpl w:val="7EA621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B554C61"/>
    <w:multiLevelType w:val="hybridMultilevel"/>
    <w:tmpl w:val="F028E1DA"/>
    <w:lvl w:ilvl="0" w:tplc="1B68CE5C">
      <w:start w:val="1"/>
      <w:numFmt w:val="bullet"/>
      <w:lvlText w:val="-"/>
      <w:lvlJc w:val="left"/>
      <w:pPr>
        <w:ind w:left="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525FD0">
      <w:start w:val="1"/>
      <w:numFmt w:val="bullet"/>
      <w:lvlText w:val="o"/>
      <w:lvlJc w:val="left"/>
      <w:pPr>
        <w:ind w:left="1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C8F6DE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9A9F4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801A0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102AD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F21C0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72B192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98F510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D851AAF"/>
    <w:multiLevelType w:val="hybridMultilevel"/>
    <w:tmpl w:val="AA94958A"/>
    <w:lvl w:ilvl="0" w:tplc="3C086530">
      <w:start w:val="1"/>
      <w:numFmt w:val="bullet"/>
      <w:lvlText w:val="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98EA38">
      <w:start w:val="1"/>
      <w:numFmt w:val="bullet"/>
      <w:lvlText w:val="o"/>
      <w:lvlJc w:val="left"/>
      <w:pPr>
        <w:ind w:left="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F6590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FCAD26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AA6CF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4C6FA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7AD966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62BA56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8AA808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FF3684C"/>
    <w:multiLevelType w:val="hybridMultilevel"/>
    <w:tmpl w:val="58FA04B8"/>
    <w:lvl w:ilvl="0" w:tplc="840AF37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29"/>
  </w:num>
  <w:num w:numId="4">
    <w:abstractNumId w:val="4"/>
  </w:num>
  <w:num w:numId="5">
    <w:abstractNumId w:val="10"/>
  </w:num>
  <w:num w:numId="6">
    <w:abstractNumId w:val="3"/>
  </w:num>
  <w:num w:numId="7">
    <w:abstractNumId w:val="27"/>
  </w:num>
  <w:num w:numId="8">
    <w:abstractNumId w:val="8"/>
  </w:num>
  <w:num w:numId="9">
    <w:abstractNumId w:val="33"/>
  </w:num>
  <w:num w:numId="10">
    <w:abstractNumId w:val="11"/>
  </w:num>
  <w:num w:numId="11">
    <w:abstractNumId w:val="13"/>
  </w:num>
  <w:num w:numId="12">
    <w:abstractNumId w:val="31"/>
  </w:num>
  <w:num w:numId="13">
    <w:abstractNumId w:val="32"/>
  </w:num>
  <w:num w:numId="14">
    <w:abstractNumId w:val="1"/>
  </w:num>
  <w:num w:numId="15">
    <w:abstractNumId w:val="20"/>
  </w:num>
  <w:num w:numId="16">
    <w:abstractNumId w:val="24"/>
  </w:num>
  <w:num w:numId="17">
    <w:abstractNumId w:val="12"/>
  </w:num>
  <w:num w:numId="18">
    <w:abstractNumId w:val="9"/>
  </w:num>
  <w:num w:numId="19">
    <w:abstractNumId w:val="19"/>
  </w:num>
  <w:num w:numId="20">
    <w:abstractNumId w:val="7"/>
  </w:num>
  <w:num w:numId="21">
    <w:abstractNumId w:val="23"/>
  </w:num>
  <w:num w:numId="22">
    <w:abstractNumId w:val="21"/>
  </w:num>
  <w:num w:numId="23">
    <w:abstractNumId w:val="22"/>
  </w:num>
  <w:num w:numId="24">
    <w:abstractNumId w:val="30"/>
  </w:num>
  <w:num w:numId="25">
    <w:abstractNumId w:val="18"/>
  </w:num>
  <w:num w:numId="26">
    <w:abstractNumId w:val="2"/>
  </w:num>
  <w:num w:numId="27">
    <w:abstractNumId w:val="6"/>
  </w:num>
  <w:num w:numId="28">
    <w:abstractNumId w:val="17"/>
  </w:num>
  <w:num w:numId="29">
    <w:abstractNumId w:val="26"/>
  </w:num>
  <w:num w:numId="30">
    <w:abstractNumId w:val="15"/>
  </w:num>
  <w:num w:numId="31">
    <w:abstractNumId w:val="0"/>
  </w:num>
  <w:num w:numId="32">
    <w:abstractNumId w:val="28"/>
  </w:num>
  <w:num w:numId="33">
    <w:abstractNumId w:val="25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283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6D68"/>
    <w:rsid w:val="00015DDF"/>
    <w:rsid w:val="00037024"/>
    <w:rsid w:val="0005401C"/>
    <w:rsid w:val="00061DB5"/>
    <w:rsid w:val="00064E5D"/>
    <w:rsid w:val="000865F4"/>
    <w:rsid w:val="00097C31"/>
    <w:rsid w:val="000A0DD9"/>
    <w:rsid w:val="000A7B58"/>
    <w:rsid w:val="000B2271"/>
    <w:rsid w:val="000B4F42"/>
    <w:rsid w:val="000C1C4A"/>
    <w:rsid w:val="000C412A"/>
    <w:rsid w:val="000C435B"/>
    <w:rsid w:val="000C769A"/>
    <w:rsid w:val="000C77CD"/>
    <w:rsid w:val="000D2F8F"/>
    <w:rsid w:val="000D36A7"/>
    <w:rsid w:val="000E29A2"/>
    <w:rsid w:val="000E48B8"/>
    <w:rsid w:val="000E769A"/>
    <w:rsid w:val="000F1538"/>
    <w:rsid w:val="000F3072"/>
    <w:rsid w:val="000F4CEA"/>
    <w:rsid w:val="0010604D"/>
    <w:rsid w:val="00106BA7"/>
    <w:rsid w:val="00115941"/>
    <w:rsid w:val="001173A8"/>
    <w:rsid w:val="00120F55"/>
    <w:rsid w:val="00125D93"/>
    <w:rsid w:val="0013005A"/>
    <w:rsid w:val="001445E0"/>
    <w:rsid w:val="00145E8A"/>
    <w:rsid w:val="00153210"/>
    <w:rsid w:val="00154FF4"/>
    <w:rsid w:val="00171691"/>
    <w:rsid w:val="00174BD5"/>
    <w:rsid w:val="00180C4D"/>
    <w:rsid w:val="00182588"/>
    <w:rsid w:val="00187907"/>
    <w:rsid w:val="00196764"/>
    <w:rsid w:val="001A65D7"/>
    <w:rsid w:val="001E4E15"/>
    <w:rsid w:val="00200017"/>
    <w:rsid w:val="0020768C"/>
    <w:rsid w:val="00216802"/>
    <w:rsid w:val="002316C8"/>
    <w:rsid w:val="00231DB0"/>
    <w:rsid w:val="00236BA2"/>
    <w:rsid w:val="002449A7"/>
    <w:rsid w:val="00244ED4"/>
    <w:rsid w:val="00245A63"/>
    <w:rsid w:val="00246EA9"/>
    <w:rsid w:val="002737DD"/>
    <w:rsid w:val="00282CB3"/>
    <w:rsid w:val="00291A1D"/>
    <w:rsid w:val="002A2E80"/>
    <w:rsid w:val="002B10EA"/>
    <w:rsid w:val="002B150A"/>
    <w:rsid w:val="002B691F"/>
    <w:rsid w:val="002D12F2"/>
    <w:rsid w:val="002E2DCA"/>
    <w:rsid w:val="002F24FF"/>
    <w:rsid w:val="002F2C7B"/>
    <w:rsid w:val="002F6E0E"/>
    <w:rsid w:val="002F7499"/>
    <w:rsid w:val="00326CBB"/>
    <w:rsid w:val="00340CD8"/>
    <w:rsid w:val="00354EE3"/>
    <w:rsid w:val="00360964"/>
    <w:rsid w:val="003704D1"/>
    <w:rsid w:val="003721DC"/>
    <w:rsid w:val="0037615B"/>
    <w:rsid w:val="0038022E"/>
    <w:rsid w:val="00381D31"/>
    <w:rsid w:val="00397D95"/>
    <w:rsid w:val="003A1AD7"/>
    <w:rsid w:val="003A362B"/>
    <w:rsid w:val="003A59B2"/>
    <w:rsid w:val="003B1D62"/>
    <w:rsid w:val="003B5BF1"/>
    <w:rsid w:val="003D2D27"/>
    <w:rsid w:val="003E16DC"/>
    <w:rsid w:val="003E4162"/>
    <w:rsid w:val="003E46AD"/>
    <w:rsid w:val="003F33C5"/>
    <w:rsid w:val="003F53E1"/>
    <w:rsid w:val="003F6E8C"/>
    <w:rsid w:val="00414269"/>
    <w:rsid w:val="004217AC"/>
    <w:rsid w:val="00423E7A"/>
    <w:rsid w:val="00447193"/>
    <w:rsid w:val="00454779"/>
    <w:rsid w:val="00457B56"/>
    <w:rsid w:val="00461221"/>
    <w:rsid w:val="004616CC"/>
    <w:rsid w:val="004660AE"/>
    <w:rsid w:val="004A0737"/>
    <w:rsid w:val="004B71CF"/>
    <w:rsid w:val="004D0622"/>
    <w:rsid w:val="004D0B02"/>
    <w:rsid w:val="004E14AB"/>
    <w:rsid w:val="00504EAD"/>
    <w:rsid w:val="005062B9"/>
    <w:rsid w:val="005070C9"/>
    <w:rsid w:val="00511F7D"/>
    <w:rsid w:val="00522D64"/>
    <w:rsid w:val="00536437"/>
    <w:rsid w:val="00545C41"/>
    <w:rsid w:val="005478CF"/>
    <w:rsid w:val="00557870"/>
    <w:rsid w:val="0058256A"/>
    <w:rsid w:val="00583D2B"/>
    <w:rsid w:val="0059666B"/>
    <w:rsid w:val="005A5271"/>
    <w:rsid w:val="005A5462"/>
    <w:rsid w:val="005B5CD3"/>
    <w:rsid w:val="005C04C7"/>
    <w:rsid w:val="005C76FB"/>
    <w:rsid w:val="005C7BDB"/>
    <w:rsid w:val="005C7F67"/>
    <w:rsid w:val="005E0298"/>
    <w:rsid w:val="005E40B3"/>
    <w:rsid w:val="005E5B79"/>
    <w:rsid w:val="005F1B91"/>
    <w:rsid w:val="00601675"/>
    <w:rsid w:val="00601BB5"/>
    <w:rsid w:val="00602E92"/>
    <w:rsid w:val="00610030"/>
    <w:rsid w:val="006156AF"/>
    <w:rsid w:val="006176E8"/>
    <w:rsid w:val="006327A8"/>
    <w:rsid w:val="00632CB9"/>
    <w:rsid w:val="0064676C"/>
    <w:rsid w:val="00647871"/>
    <w:rsid w:val="00654232"/>
    <w:rsid w:val="006570D7"/>
    <w:rsid w:val="00660A78"/>
    <w:rsid w:val="00663F1F"/>
    <w:rsid w:val="006817F9"/>
    <w:rsid w:val="0068212B"/>
    <w:rsid w:val="006964DE"/>
    <w:rsid w:val="00696D00"/>
    <w:rsid w:val="006A01DD"/>
    <w:rsid w:val="006A42A9"/>
    <w:rsid w:val="006B74B7"/>
    <w:rsid w:val="006C0C86"/>
    <w:rsid w:val="006C634F"/>
    <w:rsid w:val="006E0F89"/>
    <w:rsid w:val="006E3DC8"/>
    <w:rsid w:val="006E3FD1"/>
    <w:rsid w:val="006F6572"/>
    <w:rsid w:val="006F7EED"/>
    <w:rsid w:val="0071270F"/>
    <w:rsid w:val="00733A35"/>
    <w:rsid w:val="00747AE6"/>
    <w:rsid w:val="00761A7A"/>
    <w:rsid w:val="0076582E"/>
    <w:rsid w:val="00770B02"/>
    <w:rsid w:val="007736BF"/>
    <w:rsid w:val="00780CBA"/>
    <w:rsid w:val="00783334"/>
    <w:rsid w:val="00785CFB"/>
    <w:rsid w:val="00785F61"/>
    <w:rsid w:val="00787D16"/>
    <w:rsid w:val="0079412C"/>
    <w:rsid w:val="007A1B6D"/>
    <w:rsid w:val="007A7AEF"/>
    <w:rsid w:val="007B5A3C"/>
    <w:rsid w:val="007C23C3"/>
    <w:rsid w:val="007C360F"/>
    <w:rsid w:val="007C5658"/>
    <w:rsid w:val="007C61DE"/>
    <w:rsid w:val="007C7490"/>
    <w:rsid w:val="007D52DF"/>
    <w:rsid w:val="007E0A48"/>
    <w:rsid w:val="007E55AF"/>
    <w:rsid w:val="007F49E0"/>
    <w:rsid w:val="007F7216"/>
    <w:rsid w:val="007F72AF"/>
    <w:rsid w:val="00805C0E"/>
    <w:rsid w:val="008062DB"/>
    <w:rsid w:val="00816FF4"/>
    <w:rsid w:val="00817463"/>
    <w:rsid w:val="00835D76"/>
    <w:rsid w:val="0083655E"/>
    <w:rsid w:val="008668F4"/>
    <w:rsid w:val="0086760E"/>
    <w:rsid w:val="00874155"/>
    <w:rsid w:val="008819E1"/>
    <w:rsid w:val="0089187D"/>
    <w:rsid w:val="00892511"/>
    <w:rsid w:val="00896BA8"/>
    <w:rsid w:val="008B1E10"/>
    <w:rsid w:val="008B4C86"/>
    <w:rsid w:val="008C19A1"/>
    <w:rsid w:val="008D4F00"/>
    <w:rsid w:val="008E198D"/>
    <w:rsid w:val="008E4454"/>
    <w:rsid w:val="008F153A"/>
    <w:rsid w:val="008F1B31"/>
    <w:rsid w:val="00902EFA"/>
    <w:rsid w:val="009172D9"/>
    <w:rsid w:val="00921D8A"/>
    <w:rsid w:val="0092502C"/>
    <w:rsid w:val="00926141"/>
    <w:rsid w:val="00926EFE"/>
    <w:rsid w:val="0093386A"/>
    <w:rsid w:val="009378A8"/>
    <w:rsid w:val="009432D3"/>
    <w:rsid w:val="00943A49"/>
    <w:rsid w:val="009539D3"/>
    <w:rsid w:val="00960D7D"/>
    <w:rsid w:val="00961266"/>
    <w:rsid w:val="009642EF"/>
    <w:rsid w:val="009676DB"/>
    <w:rsid w:val="009720E1"/>
    <w:rsid w:val="00995A7D"/>
    <w:rsid w:val="009A0BA9"/>
    <w:rsid w:val="009A3442"/>
    <w:rsid w:val="009A519D"/>
    <w:rsid w:val="009B76F9"/>
    <w:rsid w:val="009C60FE"/>
    <w:rsid w:val="009D2CD4"/>
    <w:rsid w:val="00A01FD8"/>
    <w:rsid w:val="00A03A59"/>
    <w:rsid w:val="00A20895"/>
    <w:rsid w:val="00A3042B"/>
    <w:rsid w:val="00A309E4"/>
    <w:rsid w:val="00A33B6D"/>
    <w:rsid w:val="00A429E3"/>
    <w:rsid w:val="00A440BF"/>
    <w:rsid w:val="00A440DB"/>
    <w:rsid w:val="00A46078"/>
    <w:rsid w:val="00A563B3"/>
    <w:rsid w:val="00A62DB8"/>
    <w:rsid w:val="00A67F8C"/>
    <w:rsid w:val="00A7643B"/>
    <w:rsid w:val="00A770F9"/>
    <w:rsid w:val="00A84406"/>
    <w:rsid w:val="00A9521B"/>
    <w:rsid w:val="00AA0034"/>
    <w:rsid w:val="00AB4D22"/>
    <w:rsid w:val="00AC0891"/>
    <w:rsid w:val="00AC3AA2"/>
    <w:rsid w:val="00AD0376"/>
    <w:rsid w:val="00AD1801"/>
    <w:rsid w:val="00AE1524"/>
    <w:rsid w:val="00AE36C0"/>
    <w:rsid w:val="00AE6EE9"/>
    <w:rsid w:val="00AF40E0"/>
    <w:rsid w:val="00B076D5"/>
    <w:rsid w:val="00B43069"/>
    <w:rsid w:val="00B4578E"/>
    <w:rsid w:val="00B51404"/>
    <w:rsid w:val="00B655ED"/>
    <w:rsid w:val="00B743B4"/>
    <w:rsid w:val="00B74EF3"/>
    <w:rsid w:val="00B80A4B"/>
    <w:rsid w:val="00B90AAD"/>
    <w:rsid w:val="00B90C37"/>
    <w:rsid w:val="00BA1A8E"/>
    <w:rsid w:val="00BA35B3"/>
    <w:rsid w:val="00BC1A7E"/>
    <w:rsid w:val="00BC3C9E"/>
    <w:rsid w:val="00BD3961"/>
    <w:rsid w:val="00BE77C8"/>
    <w:rsid w:val="00BF2FC8"/>
    <w:rsid w:val="00C06B88"/>
    <w:rsid w:val="00C06F1A"/>
    <w:rsid w:val="00C11642"/>
    <w:rsid w:val="00C16903"/>
    <w:rsid w:val="00C32273"/>
    <w:rsid w:val="00C446AC"/>
    <w:rsid w:val="00C44C93"/>
    <w:rsid w:val="00C47403"/>
    <w:rsid w:val="00C53ECB"/>
    <w:rsid w:val="00C72F5C"/>
    <w:rsid w:val="00CB241E"/>
    <w:rsid w:val="00CB683F"/>
    <w:rsid w:val="00CC03F1"/>
    <w:rsid w:val="00CC6F59"/>
    <w:rsid w:val="00CD14BC"/>
    <w:rsid w:val="00CD68EB"/>
    <w:rsid w:val="00CF6B49"/>
    <w:rsid w:val="00D02D84"/>
    <w:rsid w:val="00D0604C"/>
    <w:rsid w:val="00D139B9"/>
    <w:rsid w:val="00D162D3"/>
    <w:rsid w:val="00D17440"/>
    <w:rsid w:val="00D26837"/>
    <w:rsid w:val="00D30BBC"/>
    <w:rsid w:val="00D371F8"/>
    <w:rsid w:val="00D423CB"/>
    <w:rsid w:val="00D47577"/>
    <w:rsid w:val="00D545D2"/>
    <w:rsid w:val="00D57154"/>
    <w:rsid w:val="00D60111"/>
    <w:rsid w:val="00D73752"/>
    <w:rsid w:val="00D7472B"/>
    <w:rsid w:val="00D74C50"/>
    <w:rsid w:val="00DB0599"/>
    <w:rsid w:val="00DC2801"/>
    <w:rsid w:val="00DE20E2"/>
    <w:rsid w:val="00DE779A"/>
    <w:rsid w:val="00DE7F3D"/>
    <w:rsid w:val="00DF6376"/>
    <w:rsid w:val="00DF7B69"/>
    <w:rsid w:val="00E066A2"/>
    <w:rsid w:val="00E14A12"/>
    <w:rsid w:val="00E22B82"/>
    <w:rsid w:val="00E24128"/>
    <w:rsid w:val="00E45989"/>
    <w:rsid w:val="00E603F5"/>
    <w:rsid w:val="00E60CE1"/>
    <w:rsid w:val="00E6214E"/>
    <w:rsid w:val="00E66CBD"/>
    <w:rsid w:val="00E67CF0"/>
    <w:rsid w:val="00E75893"/>
    <w:rsid w:val="00E80E32"/>
    <w:rsid w:val="00E82735"/>
    <w:rsid w:val="00E82FAD"/>
    <w:rsid w:val="00E8509B"/>
    <w:rsid w:val="00E96D68"/>
    <w:rsid w:val="00E97B0C"/>
    <w:rsid w:val="00EB3C38"/>
    <w:rsid w:val="00EC196F"/>
    <w:rsid w:val="00F05D16"/>
    <w:rsid w:val="00F250D9"/>
    <w:rsid w:val="00F4232C"/>
    <w:rsid w:val="00F5098C"/>
    <w:rsid w:val="00F53666"/>
    <w:rsid w:val="00F857C5"/>
    <w:rsid w:val="00F86362"/>
    <w:rsid w:val="00F90E73"/>
    <w:rsid w:val="00F90EF3"/>
    <w:rsid w:val="00F952AE"/>
    <w:rsid w:val="00F9581E"/>
    <w:rsid w:val="00F95EEC"/>
    <w:rsid w:val="00FB5729"/>
    <w:rsid w:val="00FD2B5A"/>
    <w:rsid w:val="00FD4E41"/>
    <w:rsid w:val="00FD55A0"/>
    <w:rsid w:val="00FF2550"/>
    <w:rsid w:val="00FF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  <w14:docId w14:val="65A97569"/>
  <w15:chartTrackingRefBased/>
  <w15:docId w15:val="{04EFE273-4EE1-4EA4-8C24-E644E6E91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C0891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F7B69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C322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DF7B69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Intestazione">
    <w:name w:val="header"/>
    <w:basedOn w:val="Normale"/>
    <w:link w:val="IntestazioneCarattere"/>
    <w:uiPriority w:val="99"/>
    <w:unhideWhenUsed/>
    <w:rsid w:val="00943A4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943A49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nhideWhenUsed/>
    <w:rsid w:val="00943A4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943A49"/>
    <w:rPr>
      <w:sz w:val="22"/>
      <w:szCs w:val="22"/>
      <w:lang w:eastAsia="en-US"/>
    </w:rPr>
  </w:style>
  <w:style w:type="character" w:styleId="Collegamentoipertestuale">
    <w:name w:val="Hyperlink"/>
    <w:uiPriority w:val="99"/>
    <w:rsid w:val="003D2D2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2CD4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9D2CD4"/>
    <w:rPr>
      <w:rFonts w:ascii="Segoe UI" w:hAnsi="Segoe UI" w:cs="Segoe UI"/>
      <w:sz w:val="18"/>
      <w:szCs w:val="18"/>
      <w:lang w:eastAsia="en-US"/>
    </w:rPr>
  </w:style>
  <w:style w:type="character" w:styleId="Rimandocommento">
    <w:name w:val="annotation reference"/>
    <w:uiPriority w:val="99"/>
    <w:semiHidden/>
    <w:unhideWhenUsed/>
    <w:rsid w:val="00AF40E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F40E0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AF40E0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F40E0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AF40E0"/>
    <w:rPr>
      <w:b/>
      <w:bCs/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AF40E0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AF40E0"/>
    <w:rPr>
      <w:lang w:eastAsia="en-US"/>
    </w:rPr>
  </w:style>
  <w:style w:type="character" w:styleId="Rimandonotadichiusura">
    <w:name w:val="endnote reference"/>
    <w:uiPriority w:val="99"/>
    <w:semiHidden/>
    <w:unhideWhenUsed/>
    <w:rsid w:val="00AF40E0"/>
    <w:rPr>
      <w:vertAlign w:val="superscript"/>
    </w:rPr>
  </w:style>
  <w:style w:type="paragraph" w:styleId="Corpotesto">
    <w:name w:val="Body Text"/>
    <w:basedOn w:val="Normale"/>
    <w:link w:val="CorpotestoCarattere"/>
    <w:rsid w:val="00522D64"/>
    <w:pPr>
      <w:suppressAutoHyphens w:val="0"/>
      <w:spacing w:after="120"/>
    </w:pPr>
    <w:rPr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522D64"/>
    <w:rPr>
      <w:rFonts w:ascii="Times New Roman" w:eastAsia="Times New Roman" w:hAnsi="Times New Roman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522D64"/>
    <w:pPr>
      <w:suppressAutoHyphens w:val="0"/>
      <w:ind w:left="708"/>
    </w:pPr>
    <w:rPr>
      <w:lang w:eastAsia="it-IT"/>
    </w:rPr>
  </w:style>
  <w:style w:type="table" w:styleId="Grigliatabella">
    <w:name w:val="Table Grid"/>
    <w:basedOn w:val="Tabellanormale"/>
    <w:uiPriority w:val="39"/>
    <w:rsid w:val="0092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E66CBD"/>
    <w:rPr>
      <w:color w:val="605E5C"/>
      <w:shd w:val="clear" w:color="auto" w:fill="E1DFDD"/>
    </w:rPr>
  </w:style>
  <w:style w:type="character" w:customStyle="1" w:styleId="Titolo5Carattere">
    <w:name w:val="Titolo 5 Carattere"/>
    <w:basedOn w:val="Carpredefinitoparagrafo"/>
    <w:link w:val="Titolo5"/>
    <w:uiPriority w:val="9"/>
    <w:rsid w:val="00C32273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zh-CN"/>
    </w:rPr>
  </w:style>
  <w:style w:type="table" w:customStyle="1" w:styleId="TableGrid">
    <w:name w:val="TableGrid"/>
    <w:rsid w:val="00C32273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D545D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uiPriority w:val="99"/>
    <w:unhideWhenUsed/>
    <w:rsid w:val="00D60111"/>
  </w:style>
  <w:style w:type="paragraph" w:customStyle="1" w:styleId="Default">
    <w:name w:val="Default"/>
    <w:rsid w:val="000C435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Menzionenonrisolta">
    <w:name w:val="Unresolved Mention"/>
    <w:basedOn w:val="Carpredefinitoparagrafo"/>
    <w:uiPriority w:val="99"/>
    <w:semiHidden/>
    <w:unhideWhenUsed/>
    <w:rsid w:val="009720E1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A35B3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A35B3"/>
    <w:rPr>
      <w:rFonts w:asciiTheme="minorHAnsi" w:eastAsiaTheme="minorHAnsi" w:hAnsiTheme="minorHAnsi" w:cstheme="minorBidi"/>
      <w:lang w:eastAsia="en-US"/>
    </w:rPr>
  </w:style>
  <w:style w:type="paragraph" w:customStyle="1" w:styleId="paragraph">
    <w:name w:val="paragraph"/>
    <w:basedOn w:val="Normale"/>
    <w:rsid w:val="000C412A"/>
    <w:pPr>
      <w:suppressAutoHyphens w:val="0"/>
      <w:spacing w:before="100" w:beforeAutospacing="1" w:after="100" w:afterAutospacing="1"/>
    </w:pPr>
    <w:rPr>
      <w:lang w:eastAsia="it-IT"/>
    </w:rPr>
  </w:style>
  <w:style w:type="character" w:customStyle="1" w:styleId="normaltextrun">
    <w:name w:val="normaltextrun"/>
    <w:basedOn w:val="Carpredefinitoparagrafo"/>
    <w:rsid w:val="000C412A"/>
  </w:style>
  <w:style w:type="character" w:customStyle="1" w:styleId="eop">
    <w:name w:val="eop"/>
    <w:basedOn w:val="Carpredefinitoparagrafo"/>
    <w:rsid w:val="000C412A"/>
  </w:style>
  <w:style w:type="character" w:customStyle="1" w:styleId="superscript">
    <w:name w:val="superscript"/>
    <w:basedOn w:val="Carpredefinitoparagrafo"/>
    <w:rsid w:val="000C4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6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80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63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95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3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06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30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47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0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37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7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63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71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40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13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47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43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12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regione.marche.it/Regione-Utile/Lavoro-e-Formazione-Professionale" TargetMode="External"/><Relationship Id="rId2" Type="http://schemas.openxmlformats.org/officeDocument/2006/relationships/hyperlink" Target="mailto:formazionepesarourbino@regione.marche.it" TargetMode="External"/><Relationship Id="rId1" Type="http://schemas.openxmlformats.org/officeDocument/2006/relationships/hyperlink" Target="mailto:regione.marche.formazionepesarourbino@emarche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idg\OneDrive\Desktop\CARTA%20INTESTATA%202022\Nuova%20Carta%20intestata%20Formazione%20con%20Loghi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EB1B5-31EC-4231-A656-CAFB15A73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Nuova Carta intestata Formazione con Loghi.dotx</Template>
  <TotalTime>506</TotalTime>
  <Pages>1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2647</CharactersWithSpaces>
  <SharedDoc>false</SharedDoc>
  <HLinks>
    <vt:vector size="18" baseType="variant">
      <vt:variant>
        <vt:i4>5308447</vt:i4>
      </vt:variant>
      <vt:variant>
        <vt:i4>6</vt:i4>
      </vt:variant>
      <vt:variant>
        <vt:i4>0</vt:i4>
      </vt:variant>
      <vt:variant>
        <vt:i4>5</vt:i4>
      </vt:variant>
      <vt:variant>
        <vt:lpwstr>http://www.istruzioneformazionelavoro.marche.it/</vt:lpwstr>
      </vt:variant>
      <vt:variant>
        <vt:lpwstr/>
      </vt:variant>
      <vt:variant>
        <vt:i4>1704033</vt:i4>
      </vt:variant>
      <vt:variant>
        <vt:i4>3</vt:i4>
      </vt:variant>
      <vt:variant>
        <vt:i4>0</vt:i4>
      </vt:variant>
      <vt:variant>
        <vt:i4>5</vt:i4>
      </vt:variant>
      <vt:variant>
        <vt:lpwstr>mailto:formazionepesarourbino@regione.marche.it</vt:lpwstr>
      </vt:variant>
      <vt:variant>
        <vt:lpwstr/>
      </vt:variant>
      <vt:variant>
        <vt:i4>2228226</vt:i4>
      </vt:variant>
      <vt:variant>
        <vt:i4>0</vt:i4>
      </vt:variant>
      <vt:variant>
        <vt:i4>0</vt:i4>
      </vt:variant>
      <vt:variant>
        <vt:i4>5</vt:i4>
      </vt:variant>
      <vt:variant>
        <vt:lpwstr>mailto:regione.marche.formazionepesarourbino@emarche.it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 Guiducci</dc:creator>
  <cp:keywords/>
  <dc:description/>
  <cp:lastModifiedBy>Antonella Falcinelli</cp:lastModifiedBy>
  <cp:revision>39</cp:revision>
  <cp:lastPrinted>2025-10-07T21:59:00Z</cp:lastPrinted>
  <dcterms:created xsi:type="dcterms:W3CDTF">2024-09-24T10:40:00Z</dcterms:created>
  <dcterms:modified xsi:type="dcterms:W3CDTF">2026-02-06T14:27:00Z</dcterms:modified>
</cp:coreProperties>
</file>